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B176A" w14:textId="77777777" w:rsidR="00690705" w:rsidRDefault="00690705" w:rsidP="006907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WARREWYK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31BE219D" w14:textId="77777777" w:rsidR="00690705" w:rsidRDefault="00690705" w:rsidP="006907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61C5149" w14:textId="77777777" w:rsidR="00690705" w:rsidRDefault="00690705" w:rsidP="006907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6741C6" w14:textId="77777777" w:rsidR="00690705" w:rsidRDefault="00690705" w:rsidP="006907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53241D" w14:textId="77777777" w:rsidR="00690705" w:rsidRDefault="00690705" w:rsidP="0069070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, excepting Northampton, the subsidy granted to the King at the last Parliament.</w:t>
      </w:r>
    </w:p>
    <w:p w14:paraId="339D6EE9" w14:textId="77777777" w:rsidR="00690705" w:rsidRDefault="00690705" w:rsidP="006907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pp.251-4)</w:t>
      </w:r>
    </w:p>
    <w:p w14:paraId="39B4BC95" w14:textId="77777777" w:rsidR="00690705" w:rsidRDefault="00690705" w:rsidP="006907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B37518" w14:textId="77777777" w:rsidR="00690705" w:rsidRDefault="00690705" w:rsidP="006907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A0192C" w14:textId="77777777" w:rsidR="00690705" w:rsidRDefault="00690705" w:rsidP="006907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June 2021</w:t>
      </w:r>
    </w:p>
    <w:p w14:paraId="773AECC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0B433" w14:textId="77777777" w:rsidR="00690705" w:rsidRDefault="00690705" w:rsidP="009139A6">
      <w:r>
        <w:separator/>
      </w:r>
    </w:p>
  </w:endnote>
  <w:endnote w:type="continuationSeparator" w:id="0">
    <w:p w14:paraId="0C280808" w14:textId="77777777" w:rsidR="00690705" w:rsidRDefault="006907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5A00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5AEE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393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A327C" w14:textId="77777777" w:rsidR="00690705" w:rsidRDefault="00690705" w:rsidP="009139A6">
      <w:r>
        <w:separator/>
      </w:r>
    </w:p>
  </w:footnote>
  <w:footnote w:type="continuationSeparator" w:id="0">
    <w:p w14:paraId="36621FBA" w14:textId="77777777" w:rsidR="00690705" w:rsidRDefault="006907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7193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4F0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006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705"/>
    <w:rsid w:val="000666E0"/>
    <w:rsid w:val="002510B7"/>
    <w:rsid w:val="005C130B"/>
    <w:rsid w:val="0069070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07786"/>
  <w15:chartTrackingRefBased/>
  <w15:docId w15:val="{76B5141F-931E-40AB-8B5E-2B251CF7E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2021-06-22T20:28:00Z</dcterms:created>
  <dcterms:modified xsi:type="dcterms:W3CDTF">2021-06-22T20:28:00Z</dcterms:modified>
</cp:coreProperties>
</file>